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FE1F4" w14:textId="31A89EB3" w:rsidR="002B476C" w:rsidRDefault="002B476C" w:rsidP="002B476C">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Pr>
          <w:b/>
          <w:i/>
          <w:noProof/>
          <w:sz w:val="28"/>
        </w:rPr>
        <w:tab/>
      </w:r>
      <w:r>
        <w:rPr>
          <w:b/>
          <w:i/>
          <w:noProof/>
          <w:sz w:val="28"/>
        </w:rPr>
        <w:t>R4-2312316</w:t>
      </w:r>
    </w:p>
    <w:p w14:paraId="22AC2F80" w14:textId="77777777" w:rsidR="002B476C" w:rsidRDefault="002B476C" w:rsidP="002B476C">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14:paraId="1A4F2DF1" w14:textId="77777777" w:rsidR="004E69AA" w:rsidRPr="002B476C" w:rsidRDefault="004E69AA" w:rsidP="004E69AA">
      <w:pPr>
        <w:pStyle w:val="af8"/>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78DC7778"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02C8" w:rsidRPr="00BE02C8">
        <w:rPr>
          <w:rFonts w:ascii="Arial" w:hAnsi="Arial" w:cs="Arial"/>
          <w:sz w:val="22"/>
        </w:rPr>
        <w:t>UE capability for channel raster enhancement</w:t>
      </w:r>
    </w:p>
    <w:p w14:paraId="0F34F3E0" w14:textId="674A23C8"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75C22">
        <w:rPr>
          <w:rFonts w:ascii="Arial" w:hAnsi="Arial" w:cs="Arial"/>
          <w:sz w:val="22"/>
        </w:rPr>
        <w:t>8</w:t>
      </w:r>
      <w:r w:rsidR="002B476C">
        <w:rPr>
          <w:rFonts w:ascii="Arial" w:hAnsi="Arial" w:cs="Arial"/>
          <w:sz w:val="22"/>
        </w:rPr>
        <w:t>.5</w:t>
      </w:r>
      <w:r w:rsidR="00174C21">
        <w:rPr>
          <w:rFonts w:ascii="Arial" w:hAnsi="Arial" w:cs="Arial"/>
          <w:sz w:val="22"/>
        </w:rPr>
        <w:t>.</w:t>
      </w:r>
      <w:r w:rsidR="00BE02C8">
        <w:rPr>
          <w:rFonts w:ascii="Arial" w:hAnsi="Arial" w:cs="Arial"/>
          <w:sz w:val="22"/>
        </w:rPr>
        <w:t>3</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2B25E18F" w14:textId="7130CA3A" w:rsidR="00174C21" w:rsidRDefault="00174C21" w:rsidP="00174C21">
      <w:r>
        <w:t xml:space="preserve">At RAN#99, a new WI on channel raster enhancement was approved in </w:t>
      </w:r>
      <w:r w:rsidRPr="00174C21">
        <w:t>RP-230813</w:t>
      </w:r>
      <w:r>
        <w:t>, with the following objectives:</w:t>
      </w:r>
    </w:p>
    <w:p w14:paraId="653158DB" w14:textId="77777777" w:rsidR="00174C21" w:rsidRPr="00174C21" w:rsidRDefault="00174C21" w:rsidP="00174C21">
      <w:pPr>
        <w:numPr>
          <w:ilvl w:val="0"/>
          <w:numId w:val="37"/>
        </w:numPr>
        <w:overflowPunct w:val="0"/>
        <w:autoSpaceDE w:val="0"/>
        <w:autoSpaceDN w:val="0"/>
        <w:adjustRightInd w:val="0"/>
        <w:rPr>
          <w:i/>
          <w:lang w:eastAsia="en-GB"/>
        </w:rPr>
      </w:pPr>
      <w:r w:rsidRPr="00174C21">
        <w:rPr>
          <w:i/>
        </w:rPr>
        <w:t xml:space="preserve">Specify necessary changes to the UE channel raster such that configuring a narrower UE channel BW inside a wider </w:t>
      </w:r>
      <w:proofErr w:type="spellStart"/>
      <w:r w:rsidRPr="00174C21">
        <w:rPr>
          <w:i/>
        </w:rPr>
        <w:t>gNB</w:t>
      </w:r>
      <w:proofErr w:type="spellEnd"/>
      <w:r w:rsidRPr="00174C21">
        <w:rPr>
          <w:i/>
        </w:rPr>
        <w:t xml:space="preserve"> channel BW is always possible [RAN4].</w:t>
      </w:r>
    </w:p>
    <w:p w14:paraId="312AC1D2" w14:textId="77777777" w:rsidR="00174C21" w:rsidRPr="00174C21" w:rsidRDefault="00174C21" w:rsidP="00174C21">
      <w:pPr>
        <w:numPr>
          <w:ilvl w:val="0"/>
          <w:numId w:val="38"/>
        </w:numPr>
        <w:overflowPunct w:val="0"/>
        <w:autoSpaceDE w:val="0"/>
        <w:autoSpaceDN w:val="0"/>
        <w:adjustRightInd w:val="0"/>
        <w:rPr>
          <w:i/>
        </w:rPr>
      </w:pPr>
      <w:r w:rsidRPr="00174C21">
        <w:rPr>
          <w:i/>
        </w:rPr>
        <w:t>Changes to BS channel raster can be considered if required [RAN4].</w:t>
      </w:r>
    </w:p>
    <w:p w14:paraId="505A5D38" w14:textId="77777777" w:rsidR="00174C21" w:rsidRPr="00174C21" w:rsidRDefault="00174C21" w:rsidP="00174C21">
      <w:pPr>
        <w:numPr>
          <w:ilvl w:val="0"/>
          <w:numId w:val="39"/>
        </w:numPr>
        <w:overflowPunct w:val="0"/>
        <w:autoSpaceDE w:val="0"/>
        <w:autoSpaceDN w:val="0"/>
        <w:adjustRightInd w:val="0"/>
        <w:rPr>
          <w:i/>
        </w:rPr>
      </w:pPr>
      <w:r w:rsidRPr="00174C21">
        <w:rPr>
          <w:i/>
        </w:rPr>
        <w:t>Specify the corresponding UE capability, if needed, to enable changes to the channel raster [RAN2, RAN4]:</w:t>
      </w:r>
    </w:p>
    <w:p w14:paraId="35B71592" w14:textId="77777777" w:rsidR="00174C21" w:rsidRPr="00174C21" w:rsidRDefault="00174C21" w:rsidP="00174C21">
      <w:pPr>
        <w:numPr>
          <w:ilvl w:val="1"/>
          <w:numId w:val="40"/>
        </w:numPr>
        <w:overflowPunct w:val="0"/>
        <w:autoSpaceDE w:val="0"/>
        <w:autoSpaceDN w:val="0"/>
        <w:adjustRightInd w:val="0"/>
        <w:rPr>
          <w:i/>
        </w:rPr>
      </w:pPr>
      <w:r w:rsidRPr="00174C21">
        <w:rPr>
          <w:i/>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4BC34EEA" w14:textId="77777777" w:rsidR="00174C21" w:rsidRPr="00174C21" w:rsidRDefault="00174C21" w:rsidP="00174C21">
      <w:pPr>
        <w:spacing w:before="120" w:after="240"/>
        <w:rPr>
          <w:bCs/>
          <w:i/>
        </w:rPr>
      </w:pPr>
      <w:r w:rsidRPr="00174C21">
        <w:rPr>
          <w:bCs/>
          <w:i/>
        </w:rPr>
        <w:t>NOTE: Changes to channel raster need to be compliant with the definition of global channel raster in RAN4 specification.</w:t>
      </w:r>
    </w:p>
    <w:p w14:paraId="636EC26E" w14:textId="4C6850CB" w:rsidR="00174C21" w:rsidRDefault="00174C21" w:rsidP="00174C21">
      <w:r>
        <w:t>In this contribution, we provide ou</w:t>
      </w:r>
      <w:r w:rsidR="00BE02C8">
        <w:t>r consideration on the third objective, i.e. UE capability.</w:t>
      </w:r>
    </w:p>
    <w:p w14:paraId="026158DF" w14:textId="0BE41561" w:rsidR="00975261" w:rsidRDefault="00975261" w:rsidP="00F83302">
      <w:pPr>
        <w:pStyle w:val="1"/>
        <w:numPr>
          <w:ilvl w:val="0"/>
          <w:numId w:val="2"/>
        </w:numPr>
      </w:pPr>
      <w:r>
        <w:t>Discussion</w:t>
      </w:r>
    </w:p>
    <w:p w14:paraId="27AB4E7B" w14:textId="18B8E738" w:rsidR="00973B2F" w:rsidRDefault="00973B2F" w:rsidP="00973B2F">
      <w:pPr>
        <w:rPr>
          <w:lang w:eastAsia="zh-CN"/>
        </w:rPr>
      </w:pPr>
      <w:r>
        <w:rPr>
          <w:lang w:eastAsia="zh-CN"/>
        </w:rPr>
        <w:t>Per WF agreed in last meeting in [1], on UE capability,</w:t>
      </w:r>
    </w:p>
    <w:p w14:paraId="672ECDE3" w14:textId="77777777" w:rsidR="00973B2F" w:rsidRDefault="00973B2F" w:rsidP="00973B2F">
      <w:pPr>
        <w:overflowPunct w:val="0"/>
        <w:autoSpaceDE w:val="0"/>
        <w:autoSpaceDN w:val="0"/>
        <w:ind w:firstLine="420"/>
        <w:textAlignment w:val="baseline"/>
        <w:rPr>
          <w:iCs/>
          <w:lang w:eastAsia="ja-JP"/>
        </w:rPr>
      </w:pPr>
      <w:r>
        <w:rPr>
          <w:iCs/>
          <w:lang w:eastAsia="ja-JP"/>
        </w:rPr>
        <w:t>FFS whether/how a new UE capability would be specified to support the WI objectives</w:t>
      </w:r>
    </w:p>
    <w:p w14:paraId="099D59EE" w14:textId="77777777" w:rsidR="00973B2F" w:rsidRDefault="00973B2F" w:rsidP="00973B2F">
      <w:pPr>
        <w:overflowPunct w:val="0"/>
        <w:autoSpaceDE w:val="0"/>
        <w:autoSpaceDN w:val="0"/>
        <w:ind w:firstLine="420"/>
        <w:textAlignment w:val="baseline"/>
        <w:rPr>
          <w:rFonts w:eastAsia="宋体"/>
          <w:iCs/>
        </w:rPr>
      </w:pPr>
      <w:r>
        <w:rPr>
          <w:iCs/>
        </w:rPr>
        <w:t>FFS if UE capability should be per band or per UE.</w:t>
      </w:r>
    </w:p>
    <w:p w14:paraId="748FB87A" w14:textId="77777777" w:rsidR="00973B2F" w:rsidRDefault="00973B2F" w:rsidP="00973B2F">
      <w:pPr>
        <w:overflowPunct w:val="0"/>
        <w:autoSpaceDE w:val="0"/>
        <w:autoSpaceDN w:val="0"/>
        <w:ind w:firstLine="420"/>
        <w:textAlignment w:val="baseline"/>
        <w:rPr>
          <w:iCs/>
        </w:rPr>
      </w:pPr>
      <w:r>
        <w:rPr>
          <w:iCs/>
        </w:rPr>
        <w:t>FFS from which release should the UE capability be applicable.</w:t>
      </w:r>
    </w:p>
    <w:p w14:paraId="088B024C" w14:textId="77777777" w:rsidR="00973B2F" w:rsidRPr="00973B2F" w:rsidRDefault="00973B2F" w:rsidP="00973B2F">
      <w:pPr>
        <w:rPr>
          <w:lang w:eastAsia="zh-CN"/>
        </w:rPr>
      </w:pPr>
    </w:p>
    <w:p w14:paraId="48A5294A" w14:textId="6EED8BC0" w:rsidR="00973B2F" w:rsidRDefault="00174C21" w:rsidP="00174C21">
      <w:pPr>
        <w:rPr>
          <w:lang w:eastAsia="zh-CN"/>
        </w:rPr>
      </w:pPr>
      <w:r>
        <w:rPr>
          <w:lang w:eastAsia="zh-CN"/>
        </w:rPr>
        <w:t xml:space="preserve">The purpose of the channel raster enhancement is to make it </w:t>
      </w:r>
      <w:r w:rsidR="00E56DDE">
        <w:rPr>
          <w:lang w:eastAsia="zh-CN"/>
        </w:rPr>
        <w:t xml:space="preserve">always possible that a narrower UE channel bandwidth can be configured inside wider </w:t>
      </w:r>
      <w:proofErr w:type="spellStart"/>
      <w:r w:rsidR="00E56DDE">
        <w:rPr>
          <w:lang w:eastAsia="zh-CN"/>
        </w:rPr>
        <w:t>gNB</w:t>
      </w:r>
      <w:proofErr w:type="spellEnd"/>
      <w:r w:rsidR="00E56DDE">
        <w:rPr>
          <w:lang w:eastAsia="zh-CN"/>
        </w:rPr>
        <w:t xml:space="preserve"> channel bandwidth.</w:t>
      </w:r>
      <w:r w:rsidR="009D5379">
        <w:rPr>
          <w:lang w:eastAsia="zh-CN"/>
        </w:rPr>
        <w:t xml:space="preserve"> The odd/even constrains have been discussed during the study item on support of irreg</w:t>
      </w:r>
      <w:r w:rsidR="00973B2F">
        <w:rPr>
          <w:lang w:eastAsia="zh-CN"/>
        </w:rPr>
        <w:t>ular channel bandwidth. And as discussed in [2]</w:t>
      </w:r>
      <w:r w:rsidR="009D5379">
        <w:rPr>
          <w:lang w:eastAsia="zh-CN"/>
        </w:rPr>
        <w:t xml:space="preserve">, </w:t>
      </w:r>
      <w:r w:rsidR="0059547A">
        <w:rPr>
          <w:lang w:eastAsia="zh-CN"/>
        </w:rPr>
        <w:t xml:space="preserve">for example for approach 1, </w:t>
      </w:r>
      <w:r w:rsidR="00E24281">
        <w:rPr>
          <w:lang w:eastAsia="zh-CN"/>
        </w:rPr>
        <w:t xml:space="preserve">new </w:t>
      </w:r>
      <w:r w:rsidR="009D5379">
        <w:rPr>
          <w:lang w:eastAsia="zh-CN"/>
        </w:rPr>
        <w:t>denser channel raster</w:t>
      </w:r>
      <w:r w:rsidR="00E24281">
        <w:rPr>
          <w:lang w:eastAsia="zh-CN"/>
        </w:rPr>
        <w:t xml:space="preserve"> (10 kHz) need to be introduced</w:t>
      </w:r>
      <w:r w:rsidR="009D5379">
        <w:rPr>
          <w:lang w:eastAsia="zh-CN"/>
        </w:rPr>
        <w:t xml:space="preserve"> to solve the issue.</w:t>
      </w:r>
      <w:r w:rsidR="00BE02C8">
        <w:rPr>
          <w:lang w:eastAsia="zh-CN"/>
        </w:rPr>
        <w:t xml:space="preserve"> </w:t>
      </w:r>
      <w:r w:rsidR="00E24281">
        <w:rPr>
          <w:lang w:eastAsia="zh-CN"/>
        </w:rPr>
        <w:t xml:space="preserve">Based on previous discussion, the legacy UE may only support 100 kHz </w:t>
      </w:r>
      <w:r w:rsidR="00F43D0E">
        <w:rPr>
          <w:lang w:eastAsia="zh-CN"/>
        </w:rPr>
        <w:t>channel raster, hence a new UE capability</w:t>
      </w:r>
      <w:r w:rsidR="00AB54C9">
        <w:rPr>
          <w:lang w:eastAsia="zh-CN"/>
        </w:rPr>
        <w:t xml:space="preserve"> is needed to let network to know how to configure the suitable channel positon for UE channel bandwidth. </w:t>
      </w:r>
      <w:r w:rsidR="00F43D0E">
        <w:rPr>
          <w:lang w:eastAsia="zh-CN"/>
        </w:rPr>
        <w:t xml:space="preserve"> </w:t>
      </w:r>
    </w:p>
    <w:p w14:paraId="3AA5CB31" w14:textId="4F00D225" w:rsidR="00AB54C9" w:rsidRDefault="0059547A" w:rsidP="00174C21">
      <w:pPr>
        <w:rPr>
          <w:lang w:eastAsia="zh-CN"/>
        </w:rPr>
      </w:pPr>
      <w:r>
        <w:rPr>
          <w:b/>
          <w:lang w:eastAsia="zh-CN"/>
        </w:rPr>
        <w:t>Proposal</w:t>
      </w:r>
      <w:r w:rsidR="00AB54C9" w:rsidRPr="00AB54C9">
        <w:rPr>
          <w:b/>
          <w:lang w:eastAsia="zh-CN"/>
        </w:rPr>
        <w:t xml:space="preserve"> 1</w:t>
      </w:r>
      <w:r w:rsidR="00AB54C9">
        <w:rPr>
          <w:lang w:eastAsia="zh-CN"/>
        </w:rPr>
        <w:t>: a new UE capability is needed for the U</w:t>
      </w:r>
      <w:r>
        <w:rPr>
          <w:lang w:eastAsia="zh-CN"/>
        </w:rPr>
        <w:t>E to support new channel raster (Approach 1) or for the UE</w:t>
      </w:r>
      <w:r w:rsidRPr="0059547A">
        <w:t xml:space="preserve"> </w:t>
      </w:r>
      <w:r>
        <w:t xml:space="preserve">to support </w:t>
      </w:r>
      <w:r w:rsidRPr="0059547A">
        <w:rPr>
          <w:lang w:eastAsia="zh-CN"/>
        </w:rPr>
        <w:t>UE specific channel bandwid</w:t>
      </w:r>
      <w:r>
        <w:rPr>
          <w:lang w:eastAsia="zh-CN"/>
        </w:rPr>
        <w:t>th is not on the 100 KHz raster</w:t>
      </w:r>
      <w:r w:rsidR="000A251B">
        <w:rPr>
          <w:lang w:eastAsia="zh-CN"/>
        </w:rPr>
        <w:t xml:space="preserve"> (Approach 2)</w:t>
      </w:r>
      <w:r>
        <w:rPr>
          <w:lang w:eastAsia="zh-CN"/>
        </w:rPr>
        <w:t>.</w:t>
      </w:r>
    </w:p>
    <w:p w14:paraId="6298AEBF" w14:textId="0D4A92F4" w:rsidR="005A6301" w:rsidRDefault="00AB54C9" w:rsidP="00174C21">
      <w:pPr>
        <w:rPr>
          <w:lang w:eastAsia="zh-CN"/>
        </w:rPr>
      </w:pPr>
      <w:r>
        <w:rPr>
          <w:lang w:eastAsia="zh-CN"/>
        </w:rPr>
        <w:t xml:space="preserve">The issue only exists for the bands currently specified with 100 kHz channel raster. One of the </w:t>
      </w:r>
      <w:r w:rsidR="005A6301">
        <w:rPr>
          <w:lang w:eastAsia="zh-CN"/>
        </w:rPr>
        <w:t>question</w:t>
      </w:r>
      <w:r>
        <w:rPr>
          <w:lang w:eastAsia="zh-CN"/>
        </w:rPr>
        <w:t>s</w:t>
      </w:r>
      <w:r w:rsidR="005A6301">
        <w:rPr>
          <w:lang w:eastAsia="zh-CN"/>
        </w:rPr>
        <w:t xml:space="preserve"> is whether all these bands are required to support </w:t>
      </w:r>
      <w:r>
        <w:rPr>
          <w:lang w:eastAsia="zh-CN"/>
        </w:rPr>
        <w:t xml:space="preserve">the new </w:t>
      </w:r>
      <w:r w:rsidR="005A6301">
        <w:rPr>
          <w:lang w:eastAsia="zh-CN"/>
        </w:rPr>
        <w:t>channel raster, or it will depend on the operator’s request.</w:t>
      </w:r>
      <w:r>
        <w:rPr>
          <w:lang w:eastAsia="zh-CN"/>
        </w:rPr>
        <w:t xml:space="preserve"> If the answer is the former </w:t>
      </w:r>
      <w:r w:rsidR="00CA75C9">
        <w:rPr>
          <w:lang w:eastAsia="zh-CN"/>
        </w:rPr>
        <w:t>in general, the UE capability is per UE. And if the answer is latter, the capability is per band.</w:t>
      </w:r>
    </w:p>
    <w:p w14:paraId="699345E9" w14:textId="77777777" w:rsidR="002B476C" w:rsidRDefault="002B476C" w:rsidP="002B476C">
      <w:pPr>
        <w:rPr>
          <w:lang w:eastAsia="zh-CN"/>
        </w:rPr>
      </w:pPr>
      <w:r>
        <w:rPr>
          <w:b/>
          <w:lang w:eastAsia="zh-CN"/>
        </w:rPr>
        <w:t>Proposal</w:t>
      </w:r>
      <w:r w:rsidRPr="00AB54C9">
        <w:rPr>
          <w:b/>
          <w:lang w:eastAsia="zh-CN"/>
        </w:rPr>
        <w:t xml:space="preserve"> </w:t>
      </w:r>
      <w:r>
        <w:rPr>
          <w:b/>
          <w:lang w:eastAsia="zh-CN"/>
        </w:rPr>
        <w:t>2</w:t>
      </w:r>
      <w:r>
        <w:rPr>
          <w:lang w:eastAsia="zh-CN"/>
        </w:rPr>
        <w:t>: further discuss whether all these bands with 100 kHz channel raster are required to support denser channel raster (per UE), or it will depend on the operator’s request (per band).</w:t>
      </w:r>
    </w:p>
    <w:p w14:paraId="7F963D81" w14:textId="10C4F533" w:rsidR="00885652" w:rsidRDefault="005A6301" w:rsidP="00174C21">
      <w:pPr>
        <w:rPr>
          <w:lang w:eastAsia="zh-CN"/>
        </w:rPr>
      </w:pPr>
      <w:bookmarkStart w:id="4" w:name="_GoBack"/>
      <w:bookmarkEnd w:id="4"/>
      <w:r>
        <w:rPr>
          <w:lang w:eastAsia="zh-CN"/>
        </w:rPr>
        <w:lastRenderedPageBreak/>
        <w:t xml:space="preserve">For </w:t>
      </w:r>
      <w:r w:rsidR="00940CD2">
        <w:rPr>
          <w:lang w:eastAsia="zh-CN"/>
        </w:rPr>
        <w:t xml:space="preserve">an </w:t>
      </w:r>
      <w:r>
        <w:rPr>
          <w:lang w:eastAsia="zh-CN"/>
        </w:rPr>
        <w:t xml:space="preserve">earlier release, the additional </w:t>
      </w:r>
      <w:r w:rsidR="0059547A">
        <w:rPr>
          <w:lang w:eastAsia="zh-CN"/>
        </w:rPr>
        <w:t>UE capability is</w:t>
      </w:r>
      <w:r w:rsidR="00D05C56">
        <w:rPr>
          <w:lang w:eastAsia="zh-CN"/>
        </w:rPr>
        <w:t xml:space="preserve"> optional</w:t>
      </w:r>
      <w:r w:rsidR="00885652">
        <w:rPr>
          <w:lang w:eastAsia="zh-CN"/>
        </w:rPr>
        <w:t xml:space="preserve"> support </w:t>
      </w:r>
      <w:r w:rsidR="00D05C56">
        <w:rPr>
          <w:lang w:eastAsia="zh-CN"/>
        </w:rPr>
        <w:t>for UE</w:t>
      </w:r>
      <w:r w:rsidR="00885652">
        <w:rPr>
          <w:lang w:eastAsia="zh-CN"/>
        </w:rPr>
        <w:t>.</w:t>
      </w:r>
      <w:r w:rsidR="0059547A">
        <w:rPr>
          <w:lang w:eastAsia="zh-CN"/>
        </w:rPr>
        <w:t xml:space="preserve"> Since the issue is only raised in Rel-17, we think it would be acceptable to introduce it from Rel-17 </w:t>
      </w:r>
    </w:p>
    <w:p w14:paraId="0306B4BF" w14:textId="7D8A1CC5" w:rsidR="00940CD2" w:rsidRPr="00940CD2" w:rsidRDefault="0059547A" w:rsidP="00174C21">
      <w:pPr>
        <w:rPr>
          <w:b/>
          <w:lang w:eastAsia="zh-CN"/>
        </w:rPr>
      </w:pPr>
      <w:r>
        <w:rPr>
          <w:b/>
          <w:lang w:eastAsia="zh-CN"/>
        </w:rPr>
        <w:t>Proposal</w:t>
      </w:r>
      <w:r w:rsidR="005752BC">
        <w:rPr>
          <w:b/>
          <w:lang w:eastAsia="zh-CN"/>
        </w:rPr>
        <w:t xml:space="preserve"> 3</w:t>
      </w:r>
      <w:r w:rsidR="00940CD2">
        <w:rPr>
          <w:b/>
          <w:lang w:eastAsia="zh-CN"/>
        </w:rPr>
        <w:t xml:space="preserve">: </w:t>
      </w:r>
      <w:r>
        <w:rPr>
          <w:lang w:eastAsia="zh-CN"/>
        </w:rPr>
        <w:t>the new UE capability is applicable from Rel-17.</w:t>
      </w:r>
    </w:p>
    <w:p w14:paraId="4E476C00" w14:textId="77777777" w:rsidR="008C5980" w:rsidRPr="0059547A" w:rsidRDefault="008C5980" w:rsidP="00174C21">
      <w:pPr>
        <w:rPr>
          <w:lang w:eastAsia="zh-CN"/>
        </w:rPr>
      </w:pPr>
    </w:p>
    <w:bookmarkEnd w:id="0"/>
    <w:bookmarkEnd w:id="1"/>
    <w:bookmarkEnd w:id="2"/>
    <w:bookmarkEnd w:id="3"/>
    <w:p w14:paraId="7A9B05B7" w14:textId="69125871" w:rsidR="00341F88" w:rsidRDefault="005F295C" w:rsidP="005F295C">
      <w:pPr>
        <w:pStyle w:val="1"/>
        <w:numPr>
          <w:ilvl w:val="0"/>
          <w:numId w:val="2"/>
        </w:numPr>
      </w:pPr>
      <w:r>
        <w:t>Conclusion</w:t>
      </w:r>
    </w:p>
    <w:p w14:paraId="3174E3E1" w14:textId="631618A5" w:rsidR="0049145A" w:rsidRDefault="00BF2097" w:rsidP="0049145A">
      <w:r>
        <w:t>In this contribut</w:t>
      </w:r>
      <w:r w:rsidR="00DB0B07">
        <w:t xml:space="preserve">ion, we provide our view on </w:t>
      </w:r>
      <w:r w:rsidR="00940CD2">
        <w:t xml:space="preserve">the UE capability </w:t>
      </w:r>
      <w:r w:rsidR="003E6CAA">
        <w:t xml:space="preserve">for </w:t>
      </w:r>
      <w:r w:rsidR="00DB0B07">
        <w:t>channel raster enhancement.</w:t>
      </w:r>
    </w:p>
    <w:p w14:paraId="2A785942" w14:textId="77777777" w:rsidR="002B476C" w:rsidRDefault="002B476C" w:rsidP="002B476C">
      <w:pPr>
        <w:rPr>
          <w:lang w:eastAsia="zh-CN"/>
        </w:rPr>
      </w:pPr>
      <w:r>
        <w:rPr>
          <w:b/>
          <w:lang w:eastAsia="zh-CN"/>
        </w:rPr>
        <w:t>Proposal</w:t>
      </w:r>
      <w:r w:rsidRPr="00AB54C9">
        <w:rPr>
          <w:b/>
          <w:lang w:eastAsia="zh-CN"/>
        </w:rPr>
        <w:t xml:space="preserve"> 1</w:t>
      </w:r>
      <w:r>
        <w:rPr>
          <w:lang w:eastAsia="zh-CN"/>
        </w:rPr>
        <w:t>: a new UE capability is needed for the UE to support new channel raster (Approach 1) or for the UE</w:t>
      </w:r>
      <w:r w:rsidRPr="0059547A">
        <w:t xml:space="preserve"> </w:t>
      </w:r>
      <w:r>
        <w:t xml:space="preserve">to support </w:t>
      </w:r>
      <w:r w:rsidRPr="0059547A">
        <w:rPr>
          <w:lang w:eastAsia="zh-CN"/>
        </w:rPr>
        <w:t>UE specific channel bandwid</w:t>
      </w:r>
      <w:r>
        <w:rPr>
          <w:lang w:eastAsia="zh-CN"/>
        </w:rPr>
        <w:t>th is not on the 100 KHz raster (Approach 2).</w:t>
      </w:r>
    </w:p>
    <w:p w14:paraId="0ADA408D" w14:textId="42525078" w:rsidR="0059547A" w:rsidRDefault="0059547A" w:rsidP="0059547A">
      <w:pPr>
        <w:rPr>
          <w:lang w:eastAsia="zh-CN"/>
        </w:rPr>
      </w:pPr>
      <w:r>
        <w:rPr>
          <w:b/>
          <w:lang w:eastAsia="zh-CN"/>
        </w:rPr>
        <w:t>Proposal</w:t>
      </w:r>
      <w:r w:rsidRPr="00AB54C9">
        <w:rPr>
          <w:b/>
          <w:lang w:eastAsia="zh-CN"/>
        </w:rPr>
        <w:t xml:space="preserve"> </w:t>
      </w:r>
      <w:r>
        <w:rPr>
          <w:b/>
          <w:lang w:eastAsia="zh-CN"/>
        </w:rPr>
        <w:t>2</w:t>
      </w:r>
      <w:r>
        <w:rPr>
          <w:lang w:eastAsia="zh-CN"/>
        </w:rPr>
        <w:t>: further discuss whether all these bands with 100 kHz channel raster are required to support denser channel raster</w:t>
      </w:r>
      <w:r w:rsidR="00A154AB">
        <w:rPr>
          <w:lang w:eastAsia="zh-CN"/>
        </w:rPr>
        <w:t xml:space="preserve"> (per UE)</w:t>
      </w:r>
      <w:r>
        <w:rPr>
          <w:lang w:eastAsia="zh-CN"/>
        </w:rPr>
        <w:t>, or it will depend on the operator’s request</w:t>
      </w:r>
      <w:r w:rsidR="00A154AB">
        <w:rPr>
          <w:lang w:eastAsia="zh-CN"/>
        </w:rPr>
        <w:t xml:space="preserve"> (per band)</w:t>
      </w:r>
      <w:r>
        <w:rPr>
          <w:lang w:eastAsia="zh-CN"/>
        </w:rPr>
        <w:t>.</w:t>
      </w:r>
    </w:p>
    <w:p w14:paraId="72326AE1" w14:textId="19DF7F56" w:rsidR="005752BC" w:rsidRPr="00940CD2" w:rsidRDefault="0059547A" w:rsidP="005752BC">
      <w:pPr>
        <w:rPr>
          <w:b/>
          <w:lang w:eastAsia="zh-CN"/>
        </w:rPr>
      </w:pPr>
      <w:r>
        <w:rPr>
          <w:b/>
          <w:lang w:eastAsia="zh-CN"/>
        </w:rPr>
        <w:t xml:space="preserve">Proposal 3: </w:t>
      </w:r>
      <w:r>
        <w:rPr>
          <w:lang w:eastAsia="zh-CN"/>
        </w:rPr>
        <w:t>the new UE capability is applicable from Rel-17.</w:t>
      </w:r>
      <w:r w:rsidR="005752BC">
        <w:rPr>
          <w:b/>
          <w:lang w:eastAsia="zh-CN"/>
        </w:rPr>
        <w:t xml:space="preserve"> </w:t>
      </w:r>
    </w:p>
    <w:p w14:paraId="4F9060BC" w14:textId="24EB9FCF" w:rsidR="00973B2F" w:rsidRDefault="00973B2F" w:rsidP="00973B2F">
      <w:pPr>
        <w:pStyle w:val="1"/>
        <w:numPr>
          <w:ilvl w:val="0"/>
          <w:numId w:val="2"/>
        </w:numPr>
      </w:pPr>
      <w:r>
        <w:t>Reference</w:t>
      </w:r>
    </w:p>
    <w:p w14:paraId="0B85BE8B" w14:textId="6B4F9636" w:rsidR="00973B2F" w:rsidRPr="00973B2F" w:rsidRDefault="00973B2F" w:rsidP="00973B2F">
      <w:pPr>
        <w:rPr>
          <w:lang w:eastAsia="zh-CN"/>
        </w:rPr>
      </w:pPr>
      <w:r>
        <w:rPr>
          <w:rFonts w:hint="eastAsia"/>
          <w:lang w:eastAsia="zh-CN"/>
        </w:rPr>
        <w:t>[</w:t>
      </w:r>
      <w:r>
        <w:rPr>
          <w:lang w:eastAsia="zh-CN"/>
        </w:rPr>
        <w:t xml:space="preserve">1] </w:t>
      </w:r>
      <w:r w:rsidRPr="00973B2F">
        <w:rPr>
          <w:lang w:eastAsia="zh-CN"/>
        </w:rPr>
        <w:t>R4-2306598</w:t>
      </w:r>
      <w:r>
        <w:rPr>
          <w:lang w:eastAsia="zh-CN"/>
        </w:rPr>
        <w:t xml:space="preserve">, </w:t>
      </w:r>
      <w:r w:rsidRPr="00973B2F">
        <w:rPr>
          <w:lang w:eastAsia="zh-CN"/>
        </w:rPr>
        <w:t>WF on channel raster enhancements</w:t>
      </w:r>
      <w:r>
        <w:rPr>
          <w:lang w:eastAsia="zh-CN"/>
        </w:rPr>
        <w:t xml:space="preserve">, </w:t>
      </w:r>
      <w:r w:rsidRPr="00973B2F">
        <w:rPr>
          <w:lang w:eastAsia="zh-CN"/>
        </w:rPr>
        <w:t>Ericsson</w:t>
      </w:r>
    </w:p>
    <w:p w14:paraId="68F9BB39" w14:textId="77777777" w:rsidR="00973B2F" w:rsidRPr="003E6CAA" w:rsidRDefault="00973B2F" w:rsidP="00BF2097">
      <w:pPr>
        <w:rPr>
          <w:b/>
          <w:lang w:eastAsia="zh-CN"/>
        </w:rPr>
      </w:pPr>
    </w:p>
    <w:sectPr w:rsidR="00973B2F" w:rsidRPr="003E6CA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8BD94" w14:textId="77777777" w:rsidR="00F30B2B" w:rsidRDefault="00F30B2B">
      <w:r>
        <w:separator/>
      </w:r>
    </w:p>
  </w:endnote>
  <w:endnote w:type="continuationSeparator" w:id="0">
    <w:p w14:paraId="36221816" w14:textId="77777777" w:rsidR="00F30B2B" w:rsidRDefault="00F3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903A8" w14:textId="77777777" w:rsidR="00F30B2B" w:rsidRDefault="00F30B2B">
      <w:r>
        <w:separator/>
      </w:r>
    </w:p>
  </w:footnote>
  <w:footnote w:type="continuationSeparator" w:id="0">
    <w:p w14:paraId="5C38B724" w14:textId="77777777" w:rsidR="00F30B2B" w:rsidRDefault="00F30B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007D3"/>
    <w:multiLevelType w:val="hybridMultilevel"/>
    <w:tmpl w:val="AC607F40"/>
    <w:lvl w:ilvl="0" w:tplc="74008324">
      <w:start w:val="2"/>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0E64A4"/>
    <w:multiLevelType w:val="hybridMultilevel"/>
    <w:tmpl w:val="C63C8480"/>
    <w:lvl w:ilvl="0" w:tplc="3EB2925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8"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3" w15:restartNumberingAfterBreak="0">
    <w:nsid w:val="4D742C7E"/>
    <w:multiLevelType w:val="hybridMultilevel"/>
    <w:tmpl w:val="13B2E94A"/>
    <w:lvl w:ilvl="0" w:tplc="A16670EE">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6EC0CD6"/>
    <w:multiLevelType w:val="hybridMultilevel"/>
    <w:tmpl w:val="352A1600"/>
    <w:lvl w:ilvl="0" w:tplc="9FC025CA">
      <w:start w:val="3"/>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7"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7"/>
  </w:num>
  <w:num w:numId="2">
    <w:abstractNumId w:val="6"/>
  </w:num>
  <w:num w:numId="3">
    <w:abstractNumId w:val="30"/>
  </w:num>
  <w:num w:numId="4">
    <w:abstractNumId w:val="39"/>
  </w:num>
  <w:num w:numId="5">
    <w:abstractNumId w:val="21"/>
  </w:num>
  <w:num w:numId="6">
    <w:abstractNumId w:val="15"/>
  </w:num>
  <w:num w:numId="7">
    <w:abstractNumId w:val="1"/>
  </w:num>
  <w:num w:numId="8">
    <w:abstractNumId w:val="2"/>
  </w:num>
  <w:num w:numId="9">
    <w:abstractNumId w:val="10"/>
  </w:num>
  <w:num w:numId="10">
    <w:abstractNumId w:val="40"/>
  </w:num>
  <w:num w:numId="11">
    <w:abstractNumId w:val="24"/>
  </w:num>
  <w:num w:numId="12">
    <w:abstractNumId w:val="13"/>
  </w:num>
  <w:num w:numId="13">
    <w:abstractNumId w:val="34"/>
  </w:num>
  <w:num w:numId="14">
    <w:abstractNumId w:val="7"/>
  </w:num>
  <w:num w:numId="15">
    <w:abstractNumId w:val="26"/>
  </w:num>
  <w:num w:numId="16">
    <w:abstractNumId w:val="33"/>
  </w:num>
  <w:num w:numId="17">
    <w:abstractNumId w:val="3"/>
  </w:num>
  <w:num w:numId="18">
    <w:abstractNumId w:val="38"/>
  </w:num>
  <w:num w:numId="19">
    <w:abstractNumId w:val="31"/>
  </w:num>
  <w:num w:numId="20">
    <w:abstractNumId w:val="19"/>
  </w:num>
  <w:num w:numId="21">
    <w:abstractNumId w:val="9"/>
  </w:num>
  <w:num w:numId="22">
    <w:abstractNumId w:val="18"/>
  </w:num>
  <w:num w:numId="23">
    <w:abstractNumId w:val="37"/>
  </w:num>
  <w:num w:numId="24">
    <w:abstractNumId w:val="4"/>
  </w:num>
  <w:num w:numId="25">
    <w:abstractNumId w:val="32"/>
  </w:num>
  <w:num w:numId="26">
    <w:abstractNumId w:val="16"/>
  </w:num>
  <w:num w:numId="27">
    <w:abstractNumId w:val="29"/>
  </w:num>
  <w:num w:numId="28">
    <w:abstractNumId w:val="8"/>
  </w:num>
  <w:num w:numId="29">
    <w:abstractNumId w:val="20"/>
  </w:num>
  <w:num w:numId="30">
    <w:abstractNumId w:val="5"/>
  </w:num>
  <w:num w:numId="31">
    <w:abstractNumId w:val="14"/>
  </w:num>
  <w:num w:numId="32">
    <w:abstractNumId w:val="35"/>
  </w:num>
  <w:num w:numId="33">
    <w:abstractNumId w:val="12"/>
  </w:num>
  <w:num w:numId="34">
    <w:abstractNumId w:val="28"/>
  </w:num>
  <w:num w:numId="35">
    <w:abstractNumId w:val="25"/>
  </w:num>
  <w:num w:numId="36">
    <w:abstractNumId w:val="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A251B"/>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61CE3"/>
    <w:rsid w:val="001708E8"/>
    <w:rsid w:val="001744A9"/>
    <w:rsid w:val="001749AF"/>
    <w:rsid w:val="00174C21"/>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2655"/>
    <w:rsid w:val="0020356A"/>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1281"/>
    <w:rsid w:val="00254E2D"/>
    <w:rsid w:val="00260CE1"/>
    <w:rsid w:val="00261AE0"/>
    <w:rsid w:val="00261B39"/>
    <w:rsid w:val="00262AE6"/>
    <w:rsid w:val="00264D78"/>
    <w:rsid w:val="00266C86"/>
    <w:rsid w:val="002675F0"/>
    <w:rsid w:val="0027013E"/>
    <w:rsid w:val="00270150"/>
    <w:rsid w:val="002730C6"/>
    <w:rsid w:val="00273D30"/>
    <w:rsid w:val="00277A77"/>
    <w:rsid w:val="00282DE0"/>
    <w:rsid w:val="00284512"/>
    <w:rsid w:val="002852A0"/>
    <w:rsid w:val="002856C7"/>
    <w:rsid w:val="002913CD"/>
    <w:rsid w:val="00294CD0"/>
    <w:rsid w:val="002A49C5"/>
    <w:rsid w:val="002B127C"/>
    <w:rsid w:val="002B1AAD"/>
    <w:rsid w:val="002B2291"/>
    <w:rsid w:val="002B39A7"/>
    <w:rsid w:val="002B446B"/>
    <w:rsid w:val="002B476C"/>
    <w:rsid w:val="002B6339"/>
    <w:rsid w:val="002B653F"/>
    <w:rsid w:val="002C555A"/>
    <w:rsid w:val="002D292F"/>
    <w:rsid w:val="002D301C"/>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273"/>
    <w:rsid w:val="00362714"/>
    <w:rsid w:val="00362A3E"/>
    <w:rsid w:val="003645B7"/>
    <w:rsid w:val="00364DFF"/>
    <w:rsid w:val="003663F8"/>
    <w:rsid w:val="0036707F"/>
    <w:rsid w:val="003710D9"/>
    <w:rsid w:val="00374D16"/>
    <w:rsid w:val="00376406"/>
    <w:rsid w:val="003765B8"/>
    <w:rsid w:val="0037754A"/>
    <w:rsid w:val="0038210A"/>
    <w:rsid w:val="003860F2"/>
    <w:rsid w:val="00386C8A"/>
    <w:rsid w:val="00386CF8"/>
    <w:rsid w:val="00387372"/>
    <w:rsid w:val="00390C39"/>
    <w:rsid w:val="00394014"/>
    <w:rsid w:val="003A0776"/>
    <w:rsid w:val="003A2B4E"/>
    <w:rsid w:val="003A34E6"/>
    <w:rsid w:val="003A3CB9"/>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E6CAA"/>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5C22"/>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6DF"/>
    <w:rsid w:val="004A6B8E"/>
    <w:rsid w:val="004B4F52"/>
    <w:rsid w:val="004C2894"/>
    <w:rsid w:val="004C2ED5"/>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390E"/>
    <w:rsid w:val="0057451C"/>
    <w:rsid w:val="005749EE"/>
    <w:rsid w:val="005752BC"/>
    <w:rsid w:val="005826D4"/>
    <w:rsid w:val="00586CA3"/>
    <w:rsid w:val="00591DA1"/>
    <w:rsid w:val="0059547A"/>
    <w:rsid w:val="00597B11"/>
    <w:rsid w:val="005A2C0F"/>
    <w:rsid w:val="005A4B47"/>
    <w:rsid w:val="005A6301"/>
    <w:rsid w:val="005B000A"/>
    <w:rsid w:val="005B22A0"/>
    <w:rsid w:val="005C62BF"/>
    <w:rsid w:val="005C67FF"/>
    <w:rsid w:val="005C704F"/>
    <w:rsid w:val="005D008B"/>
    <w:rsid w:val="005D0D0B"/>
    <w:rsid w:val="005D0D92"/>
    <w:rsid w:val="005D1B5F"/>
    <w:rsid w:val="005D2E01"/>
    <w:rsid w:val="005D33E2"/>
    <w:rsid w:val="005D6561"/>
    <w:rsid w:val="005D7156"/>
    <w:rsid w:val="005D7526"/>
    <w:rsid w:val="005E4962"/>
    <w:rsid w:val="005E4BB2"/>
    <w:rsid w:val="005E621D"/>
    <w:rsid w:val="005E7784"/>
    <w:rsid w:val="005E7D45"/>
    <w:rsid w:val="005F1358"/>
    <w:rsid w:val="005F226B"/>
    <w:rsid w:val="005F295C"/>
    <w:rsid w:val="005F3925"/>
    <w:rsid w:val="005F62EB"/>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5698A"/>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7EE"/>
    <w:rsid w:val="00792DE0"/>
    <w:rsid w:val="0079377F"/>
    <w:rsid w:val="00796A2B"/>
    <w:rsid w:val="0079769C"/>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5C43"/>
    <w:rsid w:val="008176F4"/>
    <w:rsid w:val="00817926"/>
    <w:rsid w:val="00821392"/>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5652"/>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C5980"/>
    <w:rsid w:val="008D03E7"/>
    <w:rsid w:val="008E0564"/>
    <w:rsid w:val="008E066E"/>
    <w:rsid w:val="008E2A44"/>
    <w:rsid w:val="008E7741"/>
    <w:rsid w:val="008F1ADA"/>
    <w:rsid w:val="008F32C7"/>
    <w:rsid w:val="008F346D"/>
    <w:rsid w:val="008F379F"/>
    <w:rsid w:val="00901B28"/>
    <w:rsid w:val="0090271F"/>
    <w:rsid w:val="009028CD"/>
    <w:rsid w:val="009028F2"/>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0CD2"/>
    <w:rsid w:val="00942EC2"/>
    <w:rsid w:val="00943A14"/>
    <w:rsid w:val="00945031"/>
    <w:rsid w:val="0094555C"/>
    <w:rsid w:val="00945ED3"/>
    <w:rsid w:val="00946386"/>
    <w:rsid w:val="00952526"/>
    <w:rsid w:val="0095387D"/>
    <w:rsid w:val="00954CE5"/>
    <w:rsid w:val="009611D5"/>
    <w:rsid w:val="009619D0"/>
    <w:rsid w:val="00964F1F"/>
    <w:rsid w:val="00966551"/>
    <w:rsid w:val="00973B2F"/>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5379"/>
    <w:rsid w:val="009D631A"/>
    <w:rsid w:val="009D716E"/>
    <w:rsid w:val="009E213A"/>
    <w:rsid w:val="009E228F"/>
    <w:rsid w:val="009E3DD2"/>
    <w:rsid w:val="009E40CF"/>
    <w:rsid w:val="009F37B7"/>
    <w:rsid w:val="00A00528"/>
    <w:rsid w:val="00A04D43"/>
    <w:rsid w:val="00A10F02"/>
    <w:rsid w:val="00A118FB"/>
    <w:rsid w:val="00A11B67"/>
    <w:rsid w:val="00A13D70"/>
    <w:rsid w:val="00A154AB"/>
    <w:rsid w:val="00A164B4"/>
    <w:rsid w:val="00A20B26"/>
    <w:rsid w:val="00A21E84"/>
    <w:rsid w:val="00A245B2"/>
    <w:rsid w:val="00A25296"/>
    <w:rsid w:val="00A26956"/>
    <w:rsid w:val="00A26EBA"/>
    <w:rsid w:val="00A27486"/>
    <w:rsid w:val="00A305BB"/>
    <w:rsid w:val="00A343D7"/>
    <w:rsid w:val="00A35DD6"/>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37C7"/>
    <w:rsid w:val="00A84E06"/>
    <w:rsid w:val="00A90641"/>
    <w:rsid w:val="00A92273"/>
    <w:rsid w:val="00A92BA1"/>
    <w:rsid w:val="00A940EF"/>
    <w:rsid w:val="00A9500C"/>
    <w:rsid w:val="00A97497"/>
    <w:rsid w:val="00A97534"/>
    <w:rsid w:val="00AA0036"/>
    <w:rsid w:val="00AA15DA"/>
    <w:rsid w:val="00AA1E39"/>
    <w:rsid w:val="00AA2DE8"/>
    <w:rsid w:val="00AA2F67"/>
    <w:rsid w:val="00AA2FE1"/>
    <w:rsid w:val="00AB31E2"/>
    <w:rsid w:val="00AB54C9"/>
    <w:rsid w:val="00AC4CD8"/>
    <w:rsid w:val="00AC6BC6"/>
    <w:rsid w:val="00AC6DE1"/>
    <w:rsid w:val="00AD039F"/>
    <w:rsid w:val="00AD2276"/>
    <w:rsid w:val="00AD43C7"/>
    <w:rsid w:val="00AD593B"/>
    <w:rsid w:val="00AD76C5"/>
    <w:rsid w:val="00AE0882"/>
    <w:rsid w:val="00AE2BBF"/>
    <w:rsid w:val="00AE4148"/>
    <w:rsid w:val="00AE65E2"/>
    <w:rsid w:val="00AE698D"/>
    <w:rsid w:val="00AF4D56"/>
    <w:rsid w:val="00AF7B19"/>
    <w:rsid w:val="00B12F64"/>
    <w:rsid w:val="00B15449"/>
    <w:rsid w:val="00B24B03"/>
    <w:rsid w:val="00B271FA"/>
    <w:rsid w:val="00B3024F"/>
    <w:rsid w:val="00B339B8"/>
    <w:rsid w:val="00B413A1"/>
    <w:rsid w:val="00B4304E"/>
    <w:rsid w:val="00B47018"/>
    <w:rsid w:val="00B527CC"/>
    <w:rsid w:val="00B56AC4"/>
    <w:rsid w:val="00B5702C"/>
    <w:rsid w:val="00B609D3"/>
    <w:rsid w:val="00B628A9"/>
    <w:rsid w:val="00B7151B"/>
    <w:rsid w:val="00B73A47"/>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C8"/>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A75C9"/>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2725"/>
    <w:rsid w:val="00D0320D"/>
    <w:rsid w:val="00D05C56"/>
    <w:rsid w:val="00D07682"/>
    <w:rsid w:val="00D16ACE"/>
    <w:rsid w:val="00D17838"/>
    <w:rsid w:val="00D2092F"/>
    <w:rsid w:val="00D237CC"/>
    <w:rsid w:val="00D24993"/>
    <w:rsid w:val="00D2570D"/>
    <w:rsid w:val="00D2656A"/>
    <w:rsid w:val="00D31D3D"/>
    <w:rsid w:val="00D33A9D"/>
    <w:rsid w:val="00D354FC"/>
    <w:rsid w:val="00D37210"/>
    <w:rsid w:val="00D40A97"/>
    <w:rsid w:val="00D40EB5"/>
    <w:rsid w:val="00D42ED2"/>
    <w:rsid w:val="00D45EA7"/>
    <w:rsid w:val="00D46B4A"/>
    <w:rsid w:val="00D47056"/>
    <w:rsid w:val="00D5039C"/>
    <w:rsid w:val="00D50BDF"/>
    <w:rsid w:val="00D53E8B"/>
    <w:rsid w:val="00D53FA6"/>
    <w:rsid w:val="00D55DCB"/>
    <w:rsid w:val="00D57972"/>
    <w:rsid w:val="00D622A7"/>
    <w:rsid w:val="00D62863"/>
    <w:rsid w:val="00D65092"/>
    <w:rsid w:val="00D675A9"/>
    <w:rsid w:val="00D721C2"/>
    <w:rsid w:val="00D72843"/>
    <w:rsid w:val="00D73226"/>
    <w:rsid w:val="00D738D6"/>
    <w:rsid w:val="00D75049"/>
    <w:rsid w:val="00D755EB"/>
    <w:rsid w:val="00D757D7"/>
    <w:rsid w:val="00D76048"/>
    <w:rsid w:val="00D762EB"/>
    <w:rsid w:val="00D770C1"/>
    <w:rsid w:val="00D775FF"/>
    <w:rsid w:val="00D80041"/>
    <w:rsid w:val="00D84DF3"/>
    <w:rsid w:val="00D87E00"/>
    <w:rsid w:val="00D9134D"/>
    <w:rsid w:val="00D92565"/>
    <w:rsid w:val="00D935EE"/>
    <w:rsid w:val="00D94D41"/>
    <w:rsid w:val="00D95FCF"/>
    <w:rsid w:val="00D967A1"/>
    <w:rsid w:val="00D97181"/>
    <w:rsid w:val="00DA0403"/>
    <w:rsid w:val="00DA5D05"/>
    <w:rsid w:val="00DA6477"/>
    <w:rsid w:val="00DA7A03"/>
    <w:rsid w:val="00DB0B07"/>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73FE"/>
    <w:rsid w:val="00DF769E"/>
    <w:rsid w:val="00E04A4C"/>
    <w:rsid w:val="00E06B2D"/>
    <w:rsid w:val="00E10564"/>
    <w:rsid w:val="00E16509"/>
    <w:rsid w:val="00E21EC2"/>
    <w:rsid w:val="00E24281"/>
    <w:rsid w:val="00E27B82"/>
    <w:rsid w:val="00E3391E"/>
    <w:rsid w:val="00E37004"/>
    <w:rsid w:val="00E378FD"/>
    <w:rsid w:val="00E40FE5"/>
    <w:rsid w:val="00E44582"/>
    <w:rsid w:val="00E47839"/>
    <w:rsid w:val="00E56DDE"/>
    <w:rsid w:val="00E626BD"/>
    <w:rsid w:val="00E62A95"/>
    <w:rsid w:val="00E6479E"/>
    <w:rsid w:val="00E74230"/>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4926"/>
    <w:rsid w:val="00EA5D33"/>
    <w:rsid w:val="00EA5EA7"/>
    <w:rsid w:val="00EA63DC"/>
    <w:rsid w:val="00EA673C"/>
    <w:rsid w:val="00EB212F"/>
    <w:rsid w:val="00EB3DFA"/>
    <w:rsid w:val="00EC4A25"/>
    <w:rsid w:val="00ED3554"/>
    <w:rsid w:val="00ED4691"/>
    <w:rsid w:val="00ED5D38"/>
    <w:rsid w:val="00EE03E3"/>
    <w:rsid w:val="00EE08D5"/>
    <w:rsid w:val="00EE57CF"/>
    <w:rsid w:val="00EE5E37"/>
    <w:rsid w:val="00EE6763"/>
    <w:rsid w:val="00EF0916"/>
    <w:rsid w:val="00EF1BD6"/>
    <w:rsid w:val="00EF3C58"/>
    <w:rsid w:val="00F01584"/>
    <w:rsid w:val="00F025A2"/>
    <w:rsid w:val="00F04712"/>
    <w:rsid w:val="00F13360"/>
    <w:rsid w:val="00F14ACF"/>
    <w:rsid w:val="00F153BF"/>
    <w:rsid w:val="00F2066A"/>
    <w:rsid w:val="00F22EC7"/>
    <w:rsid w:val="00F231F2"/>
    <w:rsid w:val="00F30B2B"/>
    <w:rsid w:val="00F3224E"/>
    <w:rsid w:val="00F325C8"/>
    <w:rsid w:val="00F32FB5"/>
    <w:rsid w:val="00F3557A"/>
    <w:rsid w:val="00F364EF"/>
    <w:rsid w:val="00F408E6"/>
    <w:rsid w:val="00F43D0E"/>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13F9"/>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0292">
      <w:bodyDiv w:val="1"/>
      <w:marLeft w:val="0"/>
      <w:marRight w:val="0"/>
      <w:marTop w:val="0"/>
      <w:marBottom w:val="0"/>
      <w:divBdr>
        <w:top w:val="none" w:sz="0" w:space="0" w:color="auto"/>
        <w:left w:val="none" w:sz="0" w:space="0" w:color="auto"/>
        <w:bottom w:val="none" w:sz="0" w:space="0" w:color="auto"/>
        <w:right w:val="none" w:sz="0" w:space="0" w:color="auto"/>
      </w:divBdr>
    </w:div>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1916890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8722125">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4817955">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790056142">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2875691">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03272-F2CA-49C1-80D2-52F4C7E5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555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9</cp:revision>
  <cp:lastPrinted>2019-02-25T13:05:00Z</cp:lastPrinted>
  <dcterms:created xsi:type="dcterms:W3CDTF">2023-05-05T11:31:00Z</dcterms:created>
  <dcterms:modified xsi:type="dcterms:W3CDTF">2023-08-11T09:18:00Z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(3)Jny/hnyzti2J+KLcZdguvPAl9rRUdkh9WDMotNfE8sfaG1hk3cxFEzoQbJyjvcxCdbcQCfNC
HOlCSO/fDJfJgnkrihbkORUgFLuw/DevgN59YBvpN9PYofJOM1flzWR8BexMYF+3H1lbaq0L
pZ9Y5hoqy9L1olyKf8mkTEMqP+9bzejW9BlXxOwxSy9PDGrAD+iRLDVS8iHumDqQloT0N85j
jMt5FRyBFi8M68MJzq</vt:lpwstr>
  </property>
  <property fmtid="{D5CDD505-2E9C-101B-9397-08002B2CF9AE}" pid="3" name="_2015_ms_pID_7253431">
    <vt:lpwstr>5A7dnUCGxlxz9NyPtIxAlN+C722/6acTEKOBP7dlgVRZ0BwSureJGl
HD2DZI+7Cv7KaP9MES/qT/7ddb0F9SBUUYbQWPv0y0xSlnDMnwMe7iB7sXiHD9Ir0QGfL+HG
zXjANAeSetJICJ8iQPO9NYGgAW87gp6JTRY0nJSVDkAfUNvOCMQgtDDJBaXIHGaCm0+zDk9h
66PMtEj504Wtp2UePdAkq5GCcIHlmPHWRrlA</vt:lpwstr>
  </property>
  <property fmtid="{D5CDD505-2E9C-101B-9397-08002B2CF9AE}" pid="4" name="_2015_ms_pID_7253432">
    <vt:lpwstr>Ug==</vt:lpwstr>
  </property>
</Properties>
</file>